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A20" w:rsidRPr="00BE3EAC" w:rsidRDefault="004A6A20" w:rsidP="00BE3EA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作业</w:t>
      </w:r>
      <w:r w:rsidRPr="00BE3EAC">
        <w:rPr>
          <w:rFonts w:hint="eastAsia"/>
          <w:b/>
          <w:sz w:val="30"/>
          <w:szCs w:val="30"/>
        </w:rPr>
        <w:t>：提拔错了吗？</w:t>
      </w:r>
    </w:p>
    <w:p w:rsidR="004A6A20" w:rsidRDefault="004A6A20" w:rsidP="00E80E56">
      <w:pPr>
        <w:ind w:firstLineChars="200" w:firstLine="31680"/>
      </w:pPr>
      <w:r>
        <w:rPr>
          <w:rFonts w:hint="eastAsia"/>
        </w:rPr>
        <w:t>朱彬是一家房地产公司负责销售的副总经理，他把公司里最好的推销员李兰提拔起来当销售部经理。李兰在这个职位上干得并不怎么样，她的下属说李兰待人不耐烦，几乎得不到她的指导与帮助。李兰也不满意这工作，当推销员时，她做成一笔买卖就可立刻拿到奖金，可当了经理后，她干得时好时坏取决于下属的工作，她的奖金也要到年终才能定下来。人们说她是“被高度激发了”，她拥有一幢价格昂贵的市区住房，开着“奥迪”车，全部收入都用在生活开销上。李兰现在和过去判若两人，朱彬被搞糊涂了。一位管理咨询专家被请来研究这一情况，他的结论是，对李兰来说，销售部经理一职不是她所希望的，她不会卖力工作以追求成功。</w:t>
      </w:r>
    </w:p>
    <w:p w:rsidR="004A6A20" w:rsidRDefault="004A6A20" w:rsidP="00E80E56">
      <w:pPr>
        <w:ind w:firstLineChars="200" w:firstLine="31680"/>
      </w:pPr>
      <w:r>
        <w:rPr>
          <w:rFonts w:hint="eastAsia"/>
        </w:rPr>
        <w:t>请问：就以上资料，请分析管理咨询专家为什么会得出这个结论？</w:t>
      </w:r>
    </w:p>
    <w:p w:rsidR="004A6A20" w:rsidRDefault="004A6A20" w:rsidP="00E80E56">
      <w:pPr>
        <w:ind w:firstLineChars="200" w:firstLine="31680"/>
      </w:pPr>
    </w:p>
    <w:p w:rsidR="004A6A20" w:rsidRDefault="004A6A20" w:rsidP="00E80E56">
      <w:pPr>
        <w:ind w:firstLineChars="200" w:firstLine="31680"/>
      </w:pPr>
    </w:p>
    <w:sectPr w:rsidR="004A6A20" w:rsidSect="003268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A20" w:rsidRDefault="004A6A20" w:rsidP="00BE3EAC">
      <w:r>
        <w:separator/>
      </w:r>
    </w:p>
  </w:endnote>
  <w:endnote w:type="continuationSeparator" w:id="0">
    <w:p w:rsidR="004A6A20" w:rsidRDefault="004A6A20" w:rsidP="00BE3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A20" w:rsidRDefault="004A6A20" w:rsidP="00BE3EAC">
      <w:r>
        <w:separator/>
      </w:r>
    </w:p>
  </w:footnote>
  <w:footnote w:type="continuationSeparator" w:id="0">
    <w:p w:rsidR="004A6A20" w:rsidRDefault="004A6A20" w:rsidP="00BE3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 w:rsidP="00E80E5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A20" w:rsidRDefault="004A6A2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5BA"/>
    <w:rsid w:val="00065BEF"/>
    <w:rsid w:val="001D45BA"/>
    <w:rsid w:val="001D4971"/>
    <w:rsid w:val="00326846"/>
    <w:rsid w:val="00353964"/>
    <w:rsid w:val="004A6A20"/>
    <w:rsid w:val="005E2123"/>
    <w:rsid w:val="00A84BED"/>
    <w:rsid w:val="00AE6C4C"/>
    <w:rsid w:val="00BB345F"/>
    <w:rsid w:val="00BE3EAC"/>
    <w:rsid w:val="00C81308"/>
    <w:rsid w:val="00E32953"/>
    <w:rsid w:val="00E80E56"/>
    <w:rsid w:val="00F9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4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E3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E3EA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E3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E3EA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48</Words>
  <Characters>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6</cp:revision>
  <dcterms:created xsi:type="dcterms:W3CDTF">2013-07-18T03:44:00Z</dcterms:created>
  <dcterms:modified xsi:type="dcterms:W3CDTF">2013-07-21T08:19:00Z</dcterms:modified>
</cp:coreProperties>
</file>